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A4D5" w14:textId="0F10091E" w:rsid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RADEWELL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53A7D71" w14:textId="795F9DC9" w:rsid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Merchant.</w:t>
      </w:r>
    </w:p>
    <w:p w14:paraId="643511D1" w14:textId="62F96B0C" w:rsid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C8953" w14:textId="4B7CE016" w:rsid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D88E8" w14:textId="048F2D9B" w:rsid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Nov.1408</w:t>
      </w:r>
      <w:r>
        <w:rPr>
          <w:rFonts w:ascii="Times New Roman" w:hAnsi="Times New Roman" w:cs="Times New Roman"/>
          <w:sz w:val="24"/>
          <w:szCs w:val="24"/>
        </w:rPr>
        <w:tab/>
        <w:t>Reginald de Plessy, clerk(q.v.), was pardoned outlawry for not appearing to</w:t>
      </w:r>
    </w:p>
    <w:p w14:paraId="35909561" w14:textId="77777777" w:rsidR="00703AAD" w:rsidRDefault="00703AAD" w:rsidP="00703A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answer him touching a debt of £15.     </w:t>
      </w:r>
      <w:r>
        <w:rPr>
          <w:rFonts w:ascii="Times New Roman" w:hAnsi="Times New Roman" w:cs="Times New Roman"/>
          <w:sz w:val="24"/>
          <w:szCs w:val="24"/>
        </w:rPr>
        <w:t>(C.P.R. 1408-13 p.8)</w:t>
      </w:r>
    </w:p>
    <w:p w14:paraId="06BF8534" w14:textId="77777777" w:rsidR="00703AAD" w:rsidRDefault="00703AAD" w:rsidP="00703A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5E2FF" w14:textId="77777777" w:rsidR="00703AAD" w:rsidRDefault="00703AAD" w:rsidP="00703A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238EF" w14:textId="77777777" w:rsidR="00703AAD" w:rsidRDefault="00703AAD" w:rsidP="00703A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03D53FF8" w14:textId="150F2309" w:rsidR="00703AAD" w:rsidRPr="00703AAD" w:rsidRDefault="00703AA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03AAD" w:rsidRPr="00703A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08AB9" w14:textId="77777777" w:rsidR="00703AAD" w:rsidRDefault="00703AAD" w:rsidP="009139A6">
      <w:r>
        <w:separator/>
      </w:r>
    </w:p>
  </w:endnote>
  <w:endnote w:type="continuationSeparator" w:id="0">
    <w:p w14:paraId="1A988041" w14:textId="77777777" w:rsidR="00703AAD" w:rsidRDefault="00703A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7F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F4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F7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DA0BB" w14:textId="77777777" w:rsidR="00703AAD" w:rsidRDefault="00703AAD" w:rsidP="009139A6">
      <w:r>
        <w:separator/>
      </w:r>
    </w:p>
  </w:footnote>
  <w:footnote w:type="continuationSeparator" w:id="0">
    <w:p w14:paraId="11AD3214" w14:textId="77777777" w:rsidR="00703AAD" w:rsidRDefault="00703A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B5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94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3B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AD"/>
    <w:rsid w:val="000666E0"/>
    <w:rsid w:val="002510B7"/>
    <w:rsid w:val="005C130B"/>
    <w:rsid w:val="00703AA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85197"/>
  <w15:chartTrackingRefBased/>
  <w15:docId w15:val="{8B04A93D-6BF2-46BC-B888-D991A813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2022-02-26T19:56:00Z</dcterms:created>
  <dcterms:modified xsi:type="dcterms:W3CDTF">2022-02-26T20:03:00Z</dcterms:modified>
</cp:coreProperties>
</file>